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D51D29" w:rsidRDefault="00EB199E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320215" w:history="1">
        <w:r w:rsidR="00D51D29" w:rsidRPr="009072CF">
          <w:rPr>
            <w:rStyle w:val="aa"/>
          </w:rPr>
          <w:t>SNMP-USER-BASED-SM-MIB</w:t>
        </w:r>
        <w:r w:rsidR="00D51D29">
          <w:rPr>
            <w:webHidden/>
          </w:rPr>
          <w:tab/>
        </w:r>
        <w:r w:rsidR="00D51D29">
          <w:rPr>
            <w:webHidden/>
          </w:rPr>
          <w:fldChar w:fldCharType="begin"/>
        </w:r>
        <w:r w:rsidR="00D51D29">
          <w:rPr>
            <w:webHidden/>
          </w:rPr>
          <w:instrText xml:space="preserve"> PAGEREF _Toc399320215 \h </w:instrText>
        </w:r>
        <w:r w:rsidR="00D51D29">
          <w:rPr>
            <w:webHidden/>
          </w:rPr>
        </w:r>
        <w:r w:rsidR="00D51D29">
          <w:rPr>
            <w:webHidden/>
          </w:rPr>
          <w:fldChar w:fldCharType="separate"/>
        </w:r>
        <w:r w:rsidR="00D51D29">
          <w:rPr>
            <w:webHidden/>
          </w:rPr>
          <w:t>2</w:t>
        </w:r>
        <w:r w:rsidR="00D51D29">
          <w:rPr>
            <w:webHidden/>
          </w:rPr>
          <w:fldChar w:fldCharType="end"/>
        </w:r>
      </w:hyperlink>
    </w:p>
    <w:p w:rsidR="00D51D29" w:rsidRDefault="00D51D29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0216" w:history="1">
        <w:r w:rsidRPr="009072CF">
          <w:rPr>
            <w:rStyle w:val="aa"/>
          </w:rPr>
          <w:t>usmStats group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_Toc399320216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D51D29" w:rsidRDefault="00D51D29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0217" w:history="1">
        <w:r w:rsidRPr="009072CF">
          <w:rPr>
            <w:rStyle w:val="aa"/>
          </w:rPr>
          <w:t>Scalar objects of usmUser Group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_Toc399320217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D51D29" w:rsidRDefault="00D51D29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0218" w:history="1">
        <w:r w:rsidRPr="009072CF">
          <w:rPr>
            <w:rStyle w:val="aa"/>
          </w:rPr>
          <w:t>usmUserTable of usmUser Group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_Toc399320218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EB199E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D51D29" w:rsidRPr="009540D9" w:rsidRDefault="00D51D29" w:rsidP="00D51D29">
      <w:pPr>
        <w:pStyle w:val="1"/>
        <w:tabs>
          <w:tab w:val="num" w:pos="432"/>
        </w:tabs>
        <w:ind w:left="432" w:hanging="432"/>
        <w:jc w:val="both"/>
      </w:pPr>
      <w:bookmarkStart w:id="0" w:name="_Toc397420716"/>
      <w:bookmarkStart w:id="1" w:name="_Toc399320215"/>
      <w:r w:rsidRPr="009540D9">
        <w:lastRenderedPageBreak/>
        <w:t>SNMP-USER-BASED-SM-MIB</w:t>
      </w:r>
      <w:bookmarkEnd w:id="0"/>
      <w:bookmarkEnd w:id="1"/>
    </w:p>
    <w:p w:rsidR="00D51D29" w:rsidRPr="008B1D73" w:rsidRDefault="00D51D29" w:rsidP="00D51D29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2" w:name="_Toc397420717"/>
      <w:bookmarkStart w:id="3" w:name="_Toc399320216"/>
      <w:proofErr w:type="spellStart"/>
      <w:proofErr w:type="gramStart"/>
      <w:r w:rsidRPr="008B1D73">
        <w:t>usmStats</w:t>
      </w:r>
      <w:proofErr w:type="spellEnd"/>
      <w:proofErr w:type="gramEnd"/>
      <w:r w:rsidRPr="008B1D73">
        <w:t xml:space="preserve"> group</w:t>
      </w:r>
      <w:bookmarkEnd w:id="2"/>
      <w:bookmarkEnd w:id="3"/>
    </w:p>
    <w:p w:rsidR="00D51D29" w:rsidRPr="009540D9" w:rsidRDefault="00D51D29" w:rsidP="00D51D29">
      <w:r>
        <w:t>OID of this table is: 1.3.6.1.6.3.15.1.1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D51D29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51D29" w:rsidRPr="009540D9" w:rsidRDefault="00D51D2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51D29" w:rsidRPr="009540D9" w:rsidRDefault="00D51D2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51D29" w:rsidRPr="009540D9" w:rsidRDefault="00D51D2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51D29" w:rsidRPr="009540D9" w:rsidRDefault="00D51D2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D51D29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usmStatsUnsupportedSecLevels</w:t>
            </w:r>
            <w:proofErr w:type="spellEnd"/>
            <w:r>
              <w:rPr>
                <w:rFonts w:ascii="Helvetica" w:hAnsi="Helvetica" w:cs="Helvetica"/>
              </w:rPr>
              <w:t xml:space="preserve"> (1.3.6.1.6.3.15.1.1.1)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D51D29" w:rsidRPr="009540D9" w:rsidTr="0091260D">
        <w:tc>
          <w:tcPr>
            <w:tcW w:w="300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usmStatsNotInTimeWindows</w:t>
            </w:r>
            <w:proofErr w:type="spellEnd"/>
            <w:r>
              <w:rPr>
                <w:rFonts w:ascii="Helvetica" w:hAnsi="Helvetica" w:cs="Helvetica"/>
              </w:rPr>
              <w:t xml:space="preserve"> (1.3.6.1.6.3.15.1.1.2) </w:t>
            </w:r>
          </w:p>
        </w:tc>
        <w:tc>
          <w:tcPr>
            <w:tcW w:w="144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D51D29" w:rsidRPr="009540D9" w:rsidTr="0091260D">
        <w:tc>
          <w:tcPr>
            <w:tcW w:w="300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usmStatsUnknownUserNames</w:t>
            </w:r>
            <w:proofErr w:type="spellEnd"/>
            <w:r>
              <w:rPr>
                <w:rFonts w:ascii="Helvetica" w:hAnsi="Helvetica" w:cs="Helvetica"/>
              </w:rPr>
              <w:t xml:space="preserve"> (1.3.6.1.6.3.15.1.1.3) </w:t>
            </w:r>
          </w:p>
        </w:tc>
        <w:tc>
          <w:tcPr>
            <w:tcW w:w="144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D51D29" w:rsidRPr="009540D9" w:rsidTr="0091260D">
        <w:tc>
          <w:tcPr>
            <w:tcW w:w="300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usmStatsUnknownEngineIDs</w:t>
            </w:r>
            <w:proofErr w:type="spellEnd"/>
            <w:r>
              <w:rPr>
                <w:rFonts w:ascii="Helvetica" w:hAnsi="Helvetica" w:cs="Helvetica"/>
              </w:rPr>
              <w:t xml:space="preserve"> (1.3.6.1.6.3.15.1.1.4) </w:t>
            </w:r>
          </w:p>
        </w:tc>
        <w:tc>
          <w:tcPr>
            <w:tcW w:w="144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D51D29" w:rsidRPr="009540D9" w:rsidTr="0091260D">
        <w:tc>
          <w:tcPr>
            <w:tcW w:w="300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usmStatsWrongDigests</w:t>
            </w:r>
            <w:proofErr w:type="spellEnd"/>
            <w:r>
              <w:rPr>
                <w:rFonts w:ascii="Helvetica" w:hAnsi="Helvetica" w:cs="Helvetica"/>
              </w:rPr>
              <w:t xml:space="preserve"> (1.3.6.1.6.3.15.1.1.5) </w:t>
            </w:r>
          </w:p>
        </w:tc>
        <w:tc>
          <w:tcPr>
            <w:tcW w:w="144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D51D29" w:rsidRPr="009540D9" w:rsidTr="0091260D">
        <w:tc>
          <w:tcPr>
            <w:tcW w:w="300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usmStatsDecryptionErrors</w:t>
            </w:r>
            <w:proofErr w:type="spellEnd"/>
            <w:r>
              <w:rPr>
                <w:rFonts w:ascii="Helvetica" w:hAnsi="Helvetica" w:cs="Helvetica"/>
              </w:rPr>
              <w:t xml:space="preserve"> (1.3.6.1.6.3.15.1.1.6) </w:t>
            </w:r>
          </w:p>
        </w:tc>
        <w:tc>
          <w:tcPr>
            <w:tcW w:w="144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</w:tbl>
    <w:p w:rsidR="00D51D29" w:rsidRPr="009540D9" w:rsidRDefault="00D51D29" w:rsidP="00D51D29">
      <w:pPr>
        <w:spacing w:before="156" w:after="156"/>
        <w:ind w:left="420"/>
        <w:rPr>
          <w:rFonts w:ascii="Helvetica" w:hAnsi="Helvetica" w:cs="Helvetica"/>
        </w:rPr>
      </w:pPr>
    </w:p>
    <w:p w:rsidR="00D51D29" w:rsidRPr="009540D9" w:rsidRDefault="00D51D29" w:rsidP="00D51D29">
      <w:pPr>
        <w:spacing w:before="156" w:after="156"/>
        <w:ind w:left="420"/>
        <w:rPr>
          <w:rFonts w:ascii="Helvetica" w:hAnsi="Helvetica" w:cs="Helvetica"/>
        </w:rPr>
      </w:pPr>
    </w:p>
    <w:p w:rsidR="00D51D29" w:rsidRPr="008B1D73" w:rsidRDefault="00D51D29" w:rsidP="00D51D29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4" w:name="_Toc397420718"/>
      <w:bookmarkStart w:id="5" w:name="_Toc399320217"/>
      <w:r w:rsidRPr="008B1D73">
        <w:t xml:space="preserve">Scalar objects of </w:t>
      </w:r>
      <w:proofErr w:type="spellStart"/>
      <w:r w:rsidRPr="008B1D73">
        <w:t>usmUser</w:t>
      </w:r>
      <w:proofErr w:type="spellEnd"/>
      <w:r w:rsidRPr="008B1D73">
        <w:t xml:space="preserve"> Group</w:t>
      </w:r>
      <w:bookmarkEnd w:id="4"/>
      <w:bookmarkEnd w:id="5"/>
    </w:p>
    <w:p w:rsidR="00D51D29" w:rsidRPr="009540D9" w:rsidRDefault="00D51D29" w:rsidP="00D51D29">
      <w:r>
        <w:t>OID of this table is: 1.3.6.1.6.3.15.1.2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D51D29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51D29" w:rsidRPr="009540D9" w:rsidRDefault="00D51D2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51D29" w:rsidRPr="009540D9" w:rsidRDefault="00D51D2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51D29" w:rsidRPr="009540D9" w:rsidRDefault="00D51D2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51D29" w:rsidRPr="009540D9" w:rsidRDefault="00D51D2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D51D29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usmUserSpinLock</w:t>
            </w:r>
            <w:proofErr w:type="spellEnd"/>
            <w:r>
              <w:rPr>
                <w:rFonts w:ascii="Helvetica" w:hAnsi="Helvetica" w:cs="Helvetica"/>
              </w:rPr>
              <w:t xml:space="preserve"> (1.3.6.1.6.3.15.1.2.1)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</w:tbl>
    <w:p w:rsidR="00D51D29" w:rsidRPr="009540D9" w:rsidRDefault="00D51D29" w:rsidP="00D51D29">
      <w:pPr>
        <w:spacing w:before="156" w:after="156"/>
        <w:ind w:left="420"/>
        <w:rPr>
          <w:rFonts w:ascii="Helvetica" w:hAnsi="Helvetica" w:cs="Helvetica"/>
        </w:rPr>
      </w:pPr>
    </w:p>
    <w:p w:rsidR="00D51D29" w:rsidRPr="009540D9" w:rsidRDefault="00D51D29" w:rsidP="00D51D29">
      <w:pPr>
        <w:spacing w:before="156" w:after="156"/>
        <w:ind w:left="420"/>
        <w:rPr>
          <w:rFonts w:ascii="Helvetica" w:hAnsi="Helvetica" w:cs="Helvetica"/>
        </w:rPr>
      </w:pPr>
    </w:p>
    <w:p w:rsidR="00D51D29" w:rsidRPr="008B1D73" w:rsidRDefault="00D51D29" w:rsidP="00D51D29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6" w:name="_Toc397420719"/>
      <w:bookmarkStart w:id="7" w:name="_Toc399320218"/>
      <w:proofErr w:type="spellStart"/>
      <w:proofErr w:type="gramStart"/>
      <w:r w:rsidRPr="008B1D73">
        <w:t>usmUserTable</w:t>
      </w:r>
      <w:proofErr w:type="spellEnd"/>
      <w:proofErr w:type="gramEnd"/>
      <w:r w:rsidRPr="008B1D73">
        <w:t xml:space="preserve"> of </w:t>
      </w:r>
      <w:proofErr w:type="spellStart"/>
      <w:r w:rsidRPr="008B1D73">
        <w:t>usmUser</w:t>
      </w:r>
      <w:proofErr w:type="spellEnd"/>
      <w:r w:rsidRPr="008B1D73">
        <w:t xml:space="preserve"> Group</w:t>
      </w:r>
      <w:bookmarkEnd w:id="6"/>
      <w:bookmarkEnd w:id="7"/>
    </w:p>
    <w:p w:rsidR="00D51D29" w:rsidRPr="009540D9" w:rsidRDefault="00D51D29" w:rsidP="00D51D29">
      <w:r>
        <w:t>OID of this table is: 1.3.6.1.6.3.15.1.2.2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D51D29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51D29" w:rsidRPr="009540D9" w:rsidRDefault="00D51D2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51D29" w:rsidRPr="009540D9" w:rsidRDefault="00D51D2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51D29" w:rsidRPr="009540D9" w:rsidRDefault="00D51D2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51D29" w:rsidRPr="009540D9" w:rsidRDefault="00D51D2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D51D29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usmUserEngineID</w:t>
            </w:r>
            <w:proofErr w:type="spellEnd"/>
            <w:r>
              <w:rPr>
                <w:rFonts w:ascii="Helvetica" w:hAnsi="Helvetica" w:cs="Helvetica"/>
              </w:rPr>
              <w:t xml:space="preserve"> (1.3.6.1.6.3.15.1.2.2.1.1)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D51D29" w:rsidRPr="009540D9" w:rsidTr="0091260D">
        <w:tc>
          <w:tcPr>
            <w:tcW w:w="300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usmUserName</w:t>
            </w:r>
            <w:proofErr w:type="spellEnd"/>
            <w:r>
              <w:rPr>
                <w:rFonts w:ascii="Helvetica" w:hAnsi="Helvetica" w:cs="Helvetica"/>
              </w:rPr>
              <w:t xml:space="preserve"> (1.3.6.1.6.3.15.1.2.2.1.2) </w:t>
            </w:r>
          </w:p>
        </w:tc>
        <w:tc>
          <w:tcPr>
            <w:tcW w:w="144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The ASCII value of the characters of this object should be from 33 to 126 except 63(‘?’)</w:t>
            </w:r>
          </w:p>
        </w:tc>
      </w:tr>
      <w:tr w:rsidR="00D51D29" w:rsidRPr="009540D9" w:rsidTr="0091260D">
        <w:tc>
          <w:tcPr>
            <w:tcW w:w="300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usmUserSecurityName</w:t>
            </w:r>
            <w:proofErr w:type="spellEnd"/>
            <w:r>
              <w:rPr>
                <w:rFonts w:ascii="Helvetica" w:hAnsi="Helvetica" w:cs="Helvetica"/>
              </w:rPr>
              <w:t xml:space="preserve"> (1.3.6.1.6.3.15.1.2.2.1.3) </w:t>
            </w:r>
          </w:p>
        </w:tc>
        <w:tc>
          <w:tcPr>
            <w:tcW w:w="144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D51D29" w:rsidRPr="009540D9" w:rsidTr="0091260D">
        <w:tc>
          <w:tcPr>
            <w:tcW w:w="300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usmUserCloneFrom</w:t>
            </w:r>
            <w:proofErr w:type="spellEnd"/>
            <w:r>
              <w:rPr>
                <w:rFonts w:ascii="Helvetica" w:hAnsi="Helvetica" w:cs="Helvetica"/>
              </w:rPr>
              <w:t xml:space="preserve"> (1.3.6.1.6.3.15.1.2.2.1.4) </w:t>
            </w:r>
          </w:p>
        </w:tc>
        <w:tc>
          <w:tcPr>
            <w:tcW w:w="144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When creating a new user, this object must be specified.</w:t>
            </w:r>
          </w:p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When this object is read, the </w:t>
            </w:r>
            <w:proofErr w:type="spellStart"/>
            <w:r w:rsidRPr="009540D9">
              <w:rPr>
                <w:rFonts w:ascii="Helvetica" w:hAnsi="Helvetica" w:cs="Helvetica"/>
              </w:rPr>
              <w:lastRenderedPageBreak/>
              <w:t>ZeroDotZero</w:t>
            </w:r>
            <w:proofErr w:type="spellEnd"/>
            <w:r w:rsidRPr="009540D9">
              <w:rPr>
                <w:rFonts w:ascii="Helvetica" w:hAnsi="Helvetica" w:cs="Helvetica"/>
              </w:rPr>
              <w:t xml:space="preserve"> OID is returned</w:t>
            </w:r>
          </w:p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For this object of a user who is created by command line, set operations are successful but invoke no action to be taken.</w:t>
            </w:r>
          </w:p>
        </w:tc>
      </w:tr>
      <w:tr w:rsidR="00D51D29" w:rsidRPr="009540D9" w:rsidTr="0091260D">
        <w:tc>
          <w:tcPr>
            <w:tcW w:w="300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lastRenderedPageBreak/>
              <w:t>usmUserAuthProtocol</w:t>
            </w:r>
            <w:proofErr w:type="spellEnd"/>
            <w:r>
              <w:rPr>
                <w:rFonts w:ascii="Helvetica" w:hAnsi="Helvetica" w:cs="Helvetica"/>
              </w:rPr>
              <w:t xml:space="preserve"> (1.3.6.1.6.3.15.1.2.2.1.5) </w:t>
            </w:r>
          </w:p>
        </w:tc>
        <w:tc>
          <w:tcPr>
            <w:tcW w:w="144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D51D29" w:rsidRPr="009540D9" w:rsidTr="0091260D">
        <w:tc>
          <w:tcPr>
            <w:tcW w:w="300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usmUserAuthKeyChange</w:t>
            </w:r>
            <w:proofErr w:type="spellEnd"/>
            <w:r>
              <w:rPr>
                <w:rFonts w:ascii="Helvetica" w:hAnsi="Helvetica" w:cs="Helvetica"/>
              </w:rPr>
              <w:t xml:space="preserve"> (1.3.6.1.6.3.15.1.2.2.1.6) </w:t>
            </w:r>
          </w:p>
        </w:tc>
        <w:tc>
          <w:tcPr>
            <w:tcW w:w="144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When this object is read, the zero-length(empty) string is returned</w:t>
            </w:r>
          </w:p>
        </w:tc>
      </w:tr>
      <w:tr w:rsidR="00D51D29" w:rsidRPr="009540D9" w:rsidTr="0091260D">
        <w:tc>
          <w:tcPr>
            <w:tcW w:w="300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usmUserOwnAuthKeyChange</w:t>
            </w:r>
            <w:proofErr w:type="spellEnd"/>
            <w:r>
              <w:rPr>
                <w:rFonts w:ascii="Helvetica" w:hAnsi="Helvetica" w:cs="Helvetica"/>
              </w:rPr>
              <w:t xml:space="preserve"> (1.3.6.1.6.3.15.1.2.2.1.7) </w:t>
            </w:r>
          </w:p>
        </w:tc>
        <w:tc>
          <w:tcPr>
            <w:tcW w:w="144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When this object is read, the zero-length(empty) string is returned</w:t>
            </w:r>
          </w:p>
        </w:tc>
      </w:tr>
      <w:tr w:rsidR="00D51D29" w:rsidRPr="009540D9" w:rsidTr="0091260D">
        <w:tc>
          <w:tcPr>
            <w:tcW w:w="300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usmUserPrivProtocol</w:t>
            </w:r>
            <w:proofErr w:type="spellEnd"/>
            <w:r>
              <w:rPr>
                <w:rFonts w:ascii="Helvetica" w:hAnsi="Helvetica" w:cs="Helvetica"/>
              </w:rPr>
              <w:t xml:space="preserve"> (1.3.6.1.6.3.15.1.2.2.1.8) </w:t>
            </w:r>
          </w:p>
        </w:tc>
        <w:tc>
          <w:tcPr>
            <w:tcW w:w="144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D51D29" w:rsidRPr="009540D9" w:rsidTr="0091260D">
        <w:tc>
          <w:tcPr>
            <w:tcW w:w="300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usmUserPrivKeyChange</w:t>
            </w:r>
            <w:proofErr w:type="spellEnd"/>
            <w:r>
              <w:rPr>
                <w:rFonts w:ascii="Helvetica" w:hAnsi="Helvetica" w:cs="Helvetica"/>
              </w:rPr>
              <w:t xml:space="preserve"> (1.3.6.1.6.3.15.1.2.2.1.9) </w:t>
            </w:r>
          </w:p>
        </w:tc>
        <w:tc>
          <w:tcPr>
            <w:tcW w:w="144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When this object is read, the zero-length(empty) string is returned</w:t>
            </w:r>
          </w:p>
        </w:tc>
      </w:tr>
      <w:tr w:rsidR="00D51D29" w:rsidRPr="009540D9" w:rsidTr="0091260D">
        <w:tc>
          <w:tcPr>
            <w:tcW w:w="300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usmUserOwnPrivKeyChange</w:t>
            </w:r>
            <w:proofErr w:type="spellEnd"/>
            <w:r>
              <w:rPr>
                <w:rFonts w:ascii="Helvetica" w:hAnsi="Helvetica" w:cs="Helvetica"/>
              </w:rPr>
              <w:t xml:space="preserve"> (1.3.6.1.6.3.15.1.2.2.1.10) </w:t>
            </w:r>
          </w:p>
        </w:tc>
        <w:tc>
          <w:tcPr>
            <w:tcW w:w="144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When this object is read, the zero-length(empty) string is returned</w:t>
            </w:r>
          </w:p>
        </w:tc>
      </w:tr>
      <w:tr w:rsidR="00D51D29" w:rsidRPr="009540D9" w:rsidTr="0091260D">
        <w:tc>
          <w:tcPr>
            <w:tcW w:w="300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usmUserPublic</w:t>
            </w:r>
            <w:proofErr w:type="spellEnd"/>
            <w:r>
              <w:rPr>
                <w:rFonts w:ascii="Helvetica" w:hAnsi="Helvetica" w:cs="Helvetica"/>
              </w:rPr>
              <w:t xml:space="preserve"> (1.3.6.1.6.3.15.1.2.2.1.11) </w:t>
            </w:r>
          </w:p>
        </w:tc>
        <w:tc>
          <w:tcPr>
            <w:tcW w:w="144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D51D29" w:rsidRPr="009540D9" w:rsidTr="0091260D">
        <w:tc>
          <w:tcPr>
            <w:tcW w:w="300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usmUserStorageType</w:t>
            </w:r>
            <w:proofErr w:type="spellEnd"/>
            <w:r>
              <w:rPr>
                <w:rFonts w:ascii="Helvetica" w:hAnsi="Helvetica" w:cs="Helvetica"/>
              </w:rPr>
              <w:t xml:space="preserve"> (1.3.6.1.6.3.15.1.2.2.1.12) </w:t>
            </w:r>
          </w:p>
        </w:tc>
        <w:tc>
          <w:tcPr>
            <w:tcW w:w="144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Only support </w:t>
            </w:r>
            <w:proofErr w:type="spellStart"/>
            <w:r w:rsidRPr="009540D9">
              <w:rPr>
                <w:rFonts w:ascii="Helvetica" w:hAnsi="Helvetica" w:cs="Helvetica"/>
              </w:rPr>
              <w:t>nonVolatile</w:t>
            </w:r>
            <w:proofErr w:type="spellEnd"/>
            <w:r w:rsidRPr="009540D9">
              <w:rPr>
                <w:rFonts w:ascii="Helvetica" w:hAnsi="Helvetica" w:cs="Helvetica"/>
              </w:rPr>
              <w:t>(3)</w:t>
            </w:r>
          </w:p>
        </w:tc>
      </w:tr>
      <w:tr w:rsidR="00D51D29" w:rsidRPr="009540D9" w:rsidTr="0091260D">
        <w:tc>
          <w:tcPr>
            <w:tcW w:w="300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usmUserStatus</w:t>
            </w:r>
            <w:proofErr w:type="spellEnd"/>
            <w:r>
              <w:rPr>
                <w:rFonts w:ascii="Helvetica" w:hAnsi="Helvetica" w:cs="Helvetica"/>
              </w:rPr>
              <w:t xml:space="preserve"> (1.3.6.1.6.3.15.1.2.2.1.13) </w:t>
            </w:r>
          </w:p>
        </w:tc>
        <w:tc>
          <w:tcPr>
            <w:tcW w:w="144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8"/>
      <w:footerReference w:type="default" r:id="rId9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3CA1" w:rsidRDefault="00C03CA1">
      <w:r>
        <w:separator/>
      </w:r>
    </w:p>
  </w:endnote>
  <w:endnote w:type="continuationSeparator" w:id="0">
    <w:p w:rsidR="00C03CA1" w:rsidRDefault="00C03C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Narrow">
    <w:panose1 w:val="020B050602010202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EB199E">
      <w:fldChar w:fldCharType="begin"/>
    </w:r>
    <w:r>
      <w:instrText>PAGE</w:instrText>
    </w:r>
    <w:r w:rsidR="00EB199E">
      <w:fldChar w:fldCharType="separate"/>
    </w:r>
    <w:r w:rsidR="00D51D29">
      <w:rPr>
        <w:noProof/>
      </w:rPr>
      <w:t>1</w:t>
    </w:r>
    <w:r w:rsidR="00EB199E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D51D29">
        <w:rPr>
          <w:noProof/>
        </w:rPr>
        <w:t>3</w:t>
      </w:r>
    </w:fldSimple>
    <w:r>
      <w:rPr>
        <w:noProof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3CA1" w:rsidRDefault="00C03CA1">
      <w:r>
        <w:separator/>
      </w:r>
    </w:p>
  </w:footnote>
  <w:footnote w:type="continuationSeparator" w:id="0">
    <w:p w:rsidR="00C03CA1" w:rsidRDefault="00C03C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D51D29" w:rsidRPr="00D51D29">
      <w:t xml:space="preserve"> SNMP-USER-BASED-SM-MIB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attachedTemplate r:id="rId1"/>
  <w:stylePaneFormatFilter w:val="3001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085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3CA1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1D29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99E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D51D29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D51D29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D51D2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hAnsi="Futura Md"/>
      <w:sz w:val="18"/>
      <w:szCs w:val="18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color w:val="0090C8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D51D29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D51D29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D51D29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D51D29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1B0E48-ADFA-43FC-9D3C-660949215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</Template>
  <TotalTime>92</TotalTime>
  <Pages>3</Pages>
  <Words>414</Words>
  <Characters>2365</Characters>
  <Application>Microsoft Office Word</Application>
  <DocSecurity>0</DocSecurity>
  <Lines>19</Lines>
  <Paragraphs>5</Paragraphs>
  <ScaleCrop>false</ScaleCrop>
  <Company/>
  <LinksUpToDate>false</LinksUpToDate>
  <CharactersWithSpaces>2774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宋皓</cp:lastModifiedBy>
  <cp:revision>20</cp:revision>
  <cp:lastPrinted>2010-05-04T10:01:00Z</cp:lastPrinted>
  <dcterms:created xsi:type="dcterms:W3CDTF">2014-07-11T01:33:00Z</dcterms:created>
  <dcterms:modified xsi:type="dcterms:W3CDTF">2014-09-24T03:08:00Z</dcterms:modified>
</cp:coreProperties>
</file>